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6A" w:rsidRPr="00411D6A" w:rsidRDefault="005C6E4B" w:rsidP="005B4F8E">
      <w:pPr>
        <w:spacing w:line="560" w:lineRule="exact"/>
        <w:jc w:val="center"/>
        <w:rPr>
          <w:rFonts w:ascii="方正小标宋简体" w:eastAsia="方正小标宋简体" w:hAnsi="宋体"/>
          <w:sz w:val="32"/>
          <w:szCs w:val="21"/>
        </w:rPr>
      </w:pPr>
      <w:r w:rsidRPr="00411D6A">
        <w:rPr>
          <w:rFonts w:ascii="方正小标宋简体" w:eastAsia="方正小标宋简体" w:hAnsi="宋体" w:hint="eastAsia"/>
          <w:sz w:val="32"/>
          <w:szCs w:val="21"/>
        </w:rPr>
        <w:t>第</w:t>
      </w:r>
      <w:r w:rsidR="00323616" w:rsidRPr="00411D6A">
        <w:rPr>
          <w:rFonts w:ascii="方正小标宋简体" w:eastAsia="方正小标宋简体" w:hAnsi="宋体" w:hint="eastAsia"/>
          <w:sz w:val="32"/>
          <w:szCs w:val="21"/>
        </w:rPr>
        <w:t>十</w:t>
      </w:r>
      <w:r w:rsidR="00A22A84">
        <w:rPr>
          <w:rFonts w:ascii="方正小标宋简体" w:eastAsia="方正小标宋简体" w:hAnsi="宋体" w:hint="eastAsia"/>
          <w:sz w:val="32"/>
          <w:szCs w:val="21"/>
        </w:rPr>
        <w:t>五</w:t>
      </w:r>
      <w:bookmarkStart w:id="0" w:name="_GoBack"/>
      <w:bookmarkEnd w:id="0"/>
      <w:r w:rsidR="00227C27" w:rsidRPr="00411D6A">
        <w:rPr>
          <w:rFonts w:ascii="方正小标宋简体" w:eastAsia="方正小标宋简体" w:hAnsi="宋体" w:hint="eastAsia"/>
          <w:sz w:val="32"/>
          <w:szCs w:val="21"/>
        </w:rPr>
        <w:t>届全国大学生创新创业年会</w:t>
      </w:r>
      <w:r w:rsidR="00EE1688">
        <w:rPr>
          <w:rFonts w:ascii="方正小标宋简体" w:eastAsia="方正小标宋简体" w:hAnsi="宋体" w:hint="eastAsia"/>
          <w:sz w:val="32"/>
          <w:szCs w:val="21"/>
        </w:rPr>
        <w:t>改革成果</w:t>
      </w:r>
      <w:r w:rsidR="00227C27" w:rsidRPr="00411D6A">
        <w:rPr>
          <w:rFonts w:ascii="方正小标宋简体" w:eastAsia="方正小标宋简体" w:hAnsi="宋体" w:hint="eastAsia"/>
          <w:sz w:val="32"/>
          <w:szCs w:val="21"/>
        </w:rPr>
        <w:t>项目</w:t>
      </w:r>
    </w:p>
    <w:p w:rsidR="00227C27" w:rsidRPr="00411D6A" w:rsidRDefault="00227C27" w:rsidP="005B4F8E">
      <w:pPr>
        <w:spacing w:line="560" w:lineRule="exact"/>
        <w:jc w:val="center"/>
        <w:rPr>
          <w:rFonts w:ascii="方正小标宋简体" w:eastAsia="方正小标宋简体" w:hAnsi="宋体"/>
          <w:sz w:val="32"/>
          <w:szCs w:val="21"/>
        </w:rPr>
      </w:pPr>
      <w:r w:rsidRPr="00411D6A">
        <w:rPr>
          <w:rFonts w:ascii="方正小标宋简体" w:eastAsia="方正小标宋简体" w:hAnsi="宋体" w:hint="eastAsia"/>
          <w:sz w:val="32"/>
          <w:szCs w:val="21"/>
        </w:rPr>
        <w:t>推荐意见表</w:t>
      </w:r>
    </w:p>
    <w:p w:rsidR="00227C27" w:rsidRDefault="00227C27" w:rsidP="00B36354">
      <w:pPr>
        <w:spacing w:line="560" w:lineRule="exact"/>
        <w:ind w:firstLineChars="98" w:firstLine="236"/>
        <w:rPr>
          <w:rFonts w:ascii="仿宋_GB2312" w:eastAsia="仿宋_GB2312"/>
          <w:b/>
          <w:sz w:val="24"/>
          <w:szCs w:val="28"/>
        </w:rPr>
      </w:pPr>
      <w:r>
        <w:rPr>
          <w:rFonts w:ascii="仿宋_GB2312" w:eastAsia="仿宋_GB2312" w:hint="eastAsia"/>
          <w:b/>
          <w:sz w:val="24"/>
          <w:szCs w:val="28"/>
        </w:rPr>
        <w:t>中央部委所属高校</w:t>
      </w:r>
      <w:r w:rsidR="00DC5753">
        <w:rPr>
          <w:rFonts w:ascii="仿宋_GB2312" w:eastAsia="仿宋_GB2312" w:hint="eastAsia"/>
          <w:b/>
          <w:sz w:val="24"/>
          <w:szCs w:val="28"/>
        </w:rPr>
        <w:t>名</w:t>
      </w:r>
      <w:r>
        <w:rPr>
          <w:rFonts w:ascii="仿宋_GB2312" w:eastAsia="仿宋_GB2312" w:hint="eastAsia"/>
          <w:b/>
          <w:sz w:val="24"/>
          <w:szCs w:val="28"/>
        </w:rPr>
        <w:t>或省</w:t>
      </w:r>
      <w:r w:rsidR="002E3FCD">
        <w:rPr>
          <w:rFonts w:ascii="仿宋_GB2312" w:eastAsia="仿宋_GB2312" w:hint="eastAsia"/>
          <w:b/>
          <w:sz w:val="24"/>
          <w:szCs w:val="28"/>
        </w:rPr>
        <w:t>份名</w:t>
      </w:r>
      <w:r>
        <w:rPr>
          <w:rFonts w:ascii="仿宋_GB2312" w:eastAsia="仿宋_GB2312" w:hint="eastAsia"/>
          <w:b/>
          <w:sz w:val="24"/>
          <w:szCs w:val="28"/>
        </w:rPr>
        <w:t xml:space="preserve">：          </w:t>
      </w:r>
      <w:r w:rsidR="002E3FCD">
        <w:rPr>
          <w:rFonts w:ascii="仿宋_GB2312" w:eastAsia="仿宋_GB2312" w:hint="eastAsia"/>
          <w:b/>
          <w:sz w:val="24"/>
          <w:szCs w:val="28"/>
        </w:rPr>
        <w:t xml:space="preserve"> </w:t>
      </w:r>
      <w:r>
        <w:rPr>
          <w:rFonts w:ascii="仿宋_GB2312" w:eastAsia="仿宋_GB2312" w:hint="eastAsia"/>
          <w:b/>
          <w:sz w:val="24"/>
          <w:szCs w:val="28"/>
        </w:rPr>
        <w:t>学科类别：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55"/>
        <w:gridCol w:w="753"/>
        <w:gridCol w:w="1260"/>
        <w:gridCol w:w="538"/>
        <w:gridCol w:w="851"/>
        <w:gridCol w:w="1252"/>
        <w:gridCol w:w="6"/>
        <w:gridCol w:w="1839"/>
      </w:tblGrid>
      <w:tr w:rsidR="00FC3F73" w:rsidTr="00D42C0A">
        <w:trPr>
          <w:trHeight w:val="510"/>
          <w:jc w:val="center"/>
        </w:trPr>
        <w:tc>
          <w:tcPr>
            <w:tcW w:w="1668" w:type="dxa"/>
            <w:vAlign w:val="center"/>
          </w:tcPr>
          <w:p w:rsidR="00FC3F73" w:rsidRDefault="00FC3F73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项目名称</w:t>
            </w:r>
          </w:p>
        </w:tc>
        <w:tc>
          <w:tcPr>
            <w:tcW w:w="3757" w:type="dxa"/>
            <w:gridSpan w:val="5"/>
            <w:vAlign w:val="center"/>
          </w:tcPr>
          <w:p w:rsidR="00FC3F73" w:rsidRDefault="00FC3F73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FC3F73" w:rsidRDefault="00FC3F73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项目类型</w:t>
            </w:r>
          </w:p>
        </w:tc>
        <w:tc>
          <w:tcPr>
            <w:tcW w:w="1845" w:type="dxa"/>
            <w:gridSpan w:val="2"/>
            <w:vAlign w:val="center"/>
          </w:tcPr>
          <w:p w:rsidR="00FC3F73" w:rsidRDefault="00FC3F73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227C27" w:rsidTr="00D42C0A">
        <w:trPr>
          <w:trHeight w:val="510"/>
          <w:jc w:val="center"/>
        </w:trPr>
        <w:tc>
          <w:tcPr>
            <w:tcW w:w="1668" w:type="dxa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已获资助金额</w:t>
            </w:r>
          </w:p>
        </w:tc>
        <w:tc>
          <w:tcPr>
            <w:tcW w:w="1108" w:type="dxa"/>
            <w:gridSpan w:val="2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项目编号</w:t>
            </w:r>
          </w:p>
        </w:tc>
        <w:tc>
          <w:tcPr>
            <w:tcW w:w="1389" w:type="dxa"/>
            <w:gridSpan w:val="2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立项时间</w:t>
            </w:r>
          </w:p>
        </w:tc>
        <w:tc>
          <w:tcPr>
            <w:tcW w:w="1839" w:type="dxa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227C27" w:rsidTr="00D42C0A">
        <w:trPr>
          <w:trHeight w:val="510"/>
          <w:jc w:val="center"/>
        </w:trPr>
        <w:tc>
          <w:tcPr>
            <w:tcW w:w="1668" w:type="dxa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项目成员</w:t>
            </w:r>
          </w:p>
        </w:tc>
        <w:tc>
          <w:tcPr>
            <w:tcW w:w="3757" w:type="dxa"/>
            <w:gridSpan w:val="5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指导教师</w:t>
            </w:r>
          </w:p>
        </w:tc>
        <w:tc>
          <w:tcPr>
            <w:tcW w:w="1839" w:type="dxa"/>
            <w:vAlign w:val="center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227C27" w:rsidTr="009B2D34">
        <w:trPr>
          <w:trHeight w:val="3403"/>
          <w:jc w:val="center"/>
        </w:trPr>
        <w:tc>
          <w:tcPr>
            <w:tcW w:w="8522" w:type="dxa"/>
            <w:gridSpan w:val="9"/>
          </w:tcPr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项目创新点：</w:t>
            </w:r>
          </w:p>
        </w:tc>
      </w:tr>
      <w:tr w:rsidR="00D42C0A" w:rsidTr="00E63232">
        <w:trPr>
          <w:trHeight w:val="1277"/>
          <w:jc w:val="center"/>
        </w:trPr>
        <w:tc>
          <w:tcPr>
            <w:tcW w:w="8522" w:type="dxa"/>
            <w:gridSpan w:val="9"/>
            <w:vAlign w:val="center"/>
          </w:tcPr>
          <w:p w:rsidR="00E63232" w:rsidRPr="00D42C0A" w:rsidRDefault="00D42C0A" w:rsidP="00D42C0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D42C0A">
              <w:rPr>
                <w:rFonts w:ascii="仿宋_GB2312" w:eastAsia="仿宋_GB2312" w:hint="eastAsia"/>
                <w:sz w:val="24"/>
                <w:szCs w:val="28"/>
              </w:rPr>
              <w:t>学校推荐意见</w:t>
            </w:r>
            <w:r w:rsidR="00EB6F0E">
              <w:rPr>
                <w:rFonts w:ascii="仿宋_GB2312" w:eastAsia="仿宋_GB2312" w:hint="eastAsia"/>
                <w:sz w:val="24"/>
                <w:szCs w:val="28"/>
              </w:rPr>
              <w:t>(含该项目是否以本科生为主完成)</w:t>
            </w:r>
            <w:r w:rsidRPr="00D42C0A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D42C0A" w:rsidRPr="00D42C0A" w:rsidRDefault="00D42C0A" w:rsidP="00D42C0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D42C0A"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 （单位盖章）</w:t>
            </w:r>
          </w:p>
          <w:p w:rsidR="00D42C0A" w:rsidRDefault="00D42C0A" w:rsidP="00D42C0A">
            <w:pPr>
              <w:spacing w:line="560" w:lineRule="exact"/>
              <w:ind w:right="480"/>
              <w:jc w:val="right"/>
              <w:rPr>
                <w:rFonts w:ascii="仿宋_GB2312" w:eastAsia="仿宋_GB2312"/>
                <w:sz w:val="24"/>
                <w:szCs w:val="28"/>
              </w:rPr>
            </w:pPr>
            <w:r w:rsidRPr="00D42C0A">
              <w:rPr>
                <w:rFonts w:ascii="仿宋_GB2312" w:eastAsia="仿宋_GB2312" w:hint="eastAsia"/>
                <w:sz w:val="24"/>
                <w:szCs w:val="28"/>
              </w:rPr>
              <w:t>年    月    日</w:t>
            </w:r>
          </w:p>
        </w:tc>
      </w:tr>
      <w:tr w:rsidR="00227C27" w:rsidTr="00E63232">
        <w:trPr>
          <w:trHeight w:val="1571"/>
          <w:jc w:val="center"/>
        </w:trPr>
        <w:tc>
          <w:tcPr>
            <w:tcW w:w="8522" w:type="dxa"/>
            <w:gridSpan w:val="9"/>
            <w:vAlign w:val="center"/>
          </w:tcPr>
          <w:p w:rsidR="00E63232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年会专家组评审意见</w:t>
            </w:r>
            <w:r w:rsidR="00BB2291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E63232" w:rsidRDefault="00E63232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专家签名：           </w:t>
            </w:r>
          </w:p>
          <w:p w:rsidR="00227C27" w:rsidRDefault="00227C2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年    月    日</w:t>
            </w:r>
          </w:p>
        </w:tc>
      </w:tr>
      <w:tr w:rsidR="00EF2397" w:rsidTr="00B36354">
        <w:trPr>
          <w:trHeight w:val="406"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EF2397" w:rsidRPr="00B36354" w:rsidRDefault="00EF239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B36354">
              <w:rPr>
                <w:rFonts w:ascii="仿宋_GB2312" w:eastAsia="仿宋_GB2312" w:hint="eastAsia"/>
                <w:sz w:val="24"/>
                <w:szCs w:val="28"/>
              </w:rPr>
              <w:t>附：与高水平学科竞赛关联情况</w:t>
            </w:r>
          </w:p>
        </w:tc>
        <w:tc>
          <w:tcPr>
            <w:tcW w:w="2551" w:type="dxa"/>
            <w:gridSpan w:val="3"/>
            <w:vAlign w:val="center"/>
          </w:tcPr>
          <w:p w:rsidR="00EF2397" w:rsidRPr="00B36354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B36354">
              <w:rPr>
                <w:rFonts w:ascii="仿宋_GB2312" w:eastAsia="仿宋_GB2312" w:hint="eastAsia"/>
                <w:sz w:val="24"/>
                <w:szCs w:val="28"/>
              </w:rPr>
              <w:t>参加竞赛名称</w:t>
            </w:r>
          </w:p>
        </w:tc>
        <w:tc>
          <w:tcPr>
            <w:tcW w:w="3948" w:type="dxa"/>
            <w:gridSpan w:val="4"/>
            <w:vAlign w:val="center"/>
          </w:tcPr>
          <w:p w:rsidR="00EF2397" w:rsidRPr="00EF2397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EF2397" w:rsidTr="00B36354">
        <w:trPr>
          <w:trHeight w:val="563"/>
          <w:jc w:val="center"/>
        </w:trPr>
        <w:tc>
          <w:tcPr>
            <w:tcW w:w="2023" w:type="dxa"/>
            <w:gridSpan w:val="2"/>
            <w:vMerge/>
            <w:vAlign w:val="center"/>
          </w:tcPr>
          <w:p w:rsidR="00EF2397" w:rsidRPr="00B36354" w:rsidRDefault="00EF239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EF2397" w:rsidRPr="00B36354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B36354">
              <w:rPr>
                <w:rFonts w:ascii="仿宋_GB2312" w:eastAsia="仿宋_GB2312" w:hint="eastAsia"/>
                <w:sz w:val="24"/>
                <w:szCs w:val="28"/>
              </w:rPr>
              <w:t>获奖时间及奖励级别</w:t>
            </w:r>
          </w:p>
        </w:tc>
        <w:tc>
          <w:tcPr>
            <w:tcW w:w="3948" w:type="dxa"/>
            <w:gridSpan w:val="4"/>
            <w:vAlign w:val="center"/>
          </w:tcPr>
          <w:p w:rsidR="00EF2397" w:rsidRPr="00EF2397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EF2397" w:rsidTr="00B36354">
        <w:trPr>
          <w:trHeight w:val="576"/>
          <w:jc w:val="center"/>
        </w:trPr>
        <w:tc>
          <w:tcPr>
            <w:tcW w:w="2023" w:type="dxa"/>
            <w:gridSpan w:val="2"/>
            <w:vMerge/>
            <w:vAlign w:val="center"/>
          </w:tcPr>
          <w:p w:rsidR="00EF2397" w:rsidRPr="00B36354" w:rsidRDefault="00EF2397" w:rsidP="006B096A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EF2397" w:rsidRPr="00B36354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 w:rsidRPr="00B36354">
              <w:rPr>
                <w:rFonts w:ascii="仿宋_GB2312" w:eastAsia="仿宋_GB2312" w:hint="eastAsia"/>
                <w:sz w:val="24"/>
                <w:szCs w:val="28"/>
              </w:rPr>
              <w:t>获奖作品形式</w:t>
            </w:r>
          </w:p>
        </w:tc>
        <w:tc>
          <w:tcPr>
            <w:tcW w:w="3948" w:type="dxa"/>
            <w:gridSpan w:val="4"/>
            <w:vAlign w:val="center"/>
          </w:tcPr>
          <w:p w:rsidR="00EF2397" w:rsidRDefault="00EF2397" w:rsidP="00EF2397"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D42C0A" w:rsidRPr="00B36354" w:rsidRDefault="00227C27" w:rsidP="00B36354">
      <w:pPr>
        <w:spacing w:line="280" w:lineRule="exact"/>
        <w:ind w:firstLineChars="200" w:firstLine="360"/>
        <w:outlineLvl w:val="0"/>
        <w:rPr>
          <w:rFonts w:ascii="仿宋_GB2312" w:eastAsia="仿宋_GB2312"/>
          <w:sz w:val="18"/>
          <w:szCs w:val="18"/>
        </w:rPr>
      </w:pPr>
      <w:r w:rsidRPr="00B36354">
        <w:rPr>
          <w:rFonts w:ascii="仿宋_GB2312" w:eastAsia="仿宋_GB2312" w:hint="eastAsia"/>
          <w:sz w:val="18"/>
          <w:szCs w:val="18"/>
        </w:rPr>
        <w:t>注：</w:t>
      </w:r>
      <w:r w:rsidR="001D17CF">
        <w:rPr>
          <w:rFonts w:ascii="仿宋_GB2312" w:eastAsia="仿宋_GB2312" w:hint="eastAsia"/>
          <w:sz w:val="18"/>
          <w:szCs w:val="18"/>
        </w:rPr>
        <w:t>1.</w:t>
      </w:r>
      <w:r w:rsidRPr="00B36354">
        <w:rPr>
          <w:rFonts w:ascii="仿宋_GB2312" w:eastAsia="仿宋_GB2312" w:hint="eastAsia"/>
          <w:sz w:val="18"/>
          <w:szCs w:val="18"/>
        </w:rPr>
        <w:t>学科类别请按工学、理学、农学、医学、经济学、管理学、法学、哲学、教育学、文学、历史学、艺术学、军事学等学科分类</w:t>
      </w:r>
      <w:r w:rsidR="00D42C0A" w:rsidRPr="00B36354">
        <w:rPr>
          <w:rFonts w:ascii="仿宋_GB2312" w:eastAsia="仿宋_GB2312" w:hint="eastAsia"/>
          <w:sz w:val="18"/>
          <w:szCs w:val="18"/>
        </w:rPr>
        <w:t>。</w:t>
      </w:r>
    </w:p>
    <w:p w:rsidR="00D42C0A" w:rsidRPr="00B36354" w:rsidRDefault="001D17CF" w:rsidP="00B36354">
      <w:pPr>
        <w:spacing w:line="280" w:lineRule="exact"/>
        <w:ind w:firstLineChars="400" w:firstLine="720"/>
        <w:outlineLvl w:val="0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2.</w:t>
      </w:r>
      <w:r w:rsidR="00D42C0A" w:rsidRPr="00B36354">
        <w:rPr>
          <w:rFonts w:ascii="仿宋_GB2312" w:eastAsia="仿宋_GB2312" w:hint="eastAsia"/>
          <w:sz w:val="18"/>
          <w:szCs w:val="18"/>
        </w:rPr>
        <w:t>与高水平</w:t>
      </w:r>
      <w:r w:rsidR="00283A6F" w:rsidRPr="00B36354">
        <w:rPr>
          <w:rFonts w:ascii="仿宋_GB2312" w:eastAsia="仿宋_GB2312" w:hint="eastAsia"/>
          <w:sz w:val="18"/>
          <w:szCs w:val="18"/>
        </w:rPr>
        <w:t>学科</w:t>
      </w:r>
      <w:r w:rsidR="00D42C0A" w:rsidRPr="00B36354">
        <w:rPr>
          <w:rFonts w:ascii="仿宋_GB2312" w:eastAsia="仿宋_GB2312" w:hint="eastAsia"/>
          <w:sz w:val="18"/>
          <w:szCs w:val="18"/>
        </w:rPr>
        <w:t>竞赛关联情况</w:t>
      </w:r>
      <w:r w:rsidR="0070380F">
        <w:rPr>
          <w:rFonts w:ascii="仿宋_GB2312" w:eastAsia="仿宋_GB2312" w:hint="eastAsia"/>
          <w:sz w:val="18"/>
          <w:szCs w:val="18"/>
        </w:rPr>
        <w:t>（仅用于资料</w:t>
      </w:r>
      <w:r w:rsidR="00314226" w:rsidRPr="00B36354">
        <w:rPr>
          <w:rFonts w:ascii="仿宋_GB2312" w:eastAsia="仿宋_GB2312" w:hint="eastAsia"/>
          <w:sz w:val="18"/>
          <w:szCs w:val="18"/>
        </w:rPr>
        <w:t>统计，不作为遴选依据）</w:t>
      </w:r>
      <w:r w:rsidR="00D42C0A" w:rsidRPr="00B36354">
        <w:rPr>
          <w:rFonts w:ascii="仿宋_GB2312" w:eastAsia="仿宋_GB2312" w:hint="eastAsia"/>
          <w:sz w:val="18"/>
          <w:szCs w:val="18"/>
        </w:rPr>
        <w:t>：竞赛是指由全国性及其以上学术组织、学会以及全国知名企业组织的、在全国范围内开展的专业竞赛；获奖作品应该是由学生团队或者主要成员，在国</w:t>
      </w:r>
      <w:proofErr w:type="gramStart"/>
      <w:r w:rsidR="00D42C0A" w:rsidRPr="00B36354">
        <w:rPr>
          <w:rFonts w:ascii="仿宋_GB2312" w:eastAsia="仿宋_GB2312" w:hint="eastAsia"/>
          <w:sz w:val="18"/>
          <w:szCs w:val="18"/>
        </w:rPr>
        <w:t>创项目</w:t>
      </w:r>
      <w:proofErr w:type="gramEnd"/>
      <w:r w:rsidR="00D42C0A" w:rsidRPr="00B36354">
        <w:rPr>
          <w:rFonts w:ascii="仿宋_GB2312" w:eastAsia="仿宋_GB2312" w:hint="eastAsia"/>
          <w:sz w:val="18"/>
          <w:szCs w:val="18"/>
        </w:rPr>
        <w:t>工作基础上深化完成的作品；获奖作品形式指实物、报告、软件或者其他。</w:t>
      </w:r>
    </w:p>
    <w:sectPr w:rsidR="00D42C0A" w:rsidRPr="00B36354" w:rsidSect="00E63232">
      <w:headerReference w:type="default" r:id="rId8"/>
      <w:footerReference w:type="even" r:id="rId9"/>
      <w:footerReference w:type="default" r:id="rId10"/>
      <w:pgSz w:w="11906" w:h="16838"/>
      <w:pgMar w:top="1134" w:right="1588" w:bottom="113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CCA" w:rsidRDefault="00747CCA">
      <w:r>
        <w:separator/>
      </w:r>
    </w:p>
  </w:endnote>
  <w:endnote w:type="continuationSeparator" w:id="0">
    <w:p w:rsidR="00747CCA" w:rsidRDefault="0074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00" w:rsidRDefault="00DC0E66">
    <w:pPr>
      <w:pStyle w:val="a3"/>
      <w:framePr w:h="0" w:wrap="around" w:vAnchor="text" w:hAnchor="margin" w:xAlign="right" w:y="1"/>
      <w:rPr>
        <w:rStyle w:val="a9"/>
      </w:rPr>
    </w:pPr>
    <w:r>
      <w:fldChar w:fldCharType="begin"/>
    </w:r>
    <w:r w:rsidR="00055A00">
      <w:rPr>
        <w:rStyle w:val="a9"/>
      </w:rPr>
      <w:instrText xml:space="preserve">PAGE  </w:instrText>
    </w:r>
    <w:r>
      <w:fldChar w:fldCharType="end"/>
    </w:r>
  </w:p>
  <w:p w:rsidR="00055A00" w:rsidRDefault="00055A0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00" w:rsidRDefault="00DC0E66">
    <w:pPr>
      <w:pStyle w:val="a3"/>
      <w:framePr w:h="0" w:wrap="around" w:vAnchor="text" w:hAnchor="margin" w:xAlign="right" w:y="1"/>
      <w:rPr>
        <w:rStyle w:val="a9"/>
      </w:rPr>
    </w:pPr>
    <w:r>
      <w:fldChar w:fldCharType="begin"/>
    </w:r>
    <w:r w:rsidR="00055A00">
      <w:rPr>
        <w:rStyle w:val="a9"/>
      </w:rPr>
      <w:instrText xml:space="preserve">PAGE  </w:instrText>
    </w:r>
    <w:r>
      <w:fldChar w:fldCharType="separate"/>
    </w:r>
    <w:r w:rsidR="00A22A84">
      <w:rPr>
        <w:rStyle w:val="a9"/>
        <w:noProof/>
      </w:rPr>
      <w:t>1</w:t>
    </w:r>
    <w:r>
      <w:fldChar w:fldCharType="end"/>
    </w:r>
  </w:p>
  <w:p w:rsidR="00055A00" w:rsidRDefault="00055A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CCA" w:rsidRDefault="00747CCA">
      <w:r>
        <w:separator/>
      </w:r>
    </w:p>
  </w:footnote>
  <w:footnote w:type="continuationSeparator" w:id="0">
    <w:p w:rsidR="00747CCA" w:rsidRDefault="00747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025" w:rsidRDefault="00F32025" w:rsidP="00EB6F0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3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E32"/>
    <w:rsid w:val="00011AD5"/>
    <w:rsid w:val="000342D4"/>
    <w:rsid w:val="00040025"/>
    <w:rsid w:val="00055A00"/>
    <w:rsid w:val="000A548B"/>
    <w:rsid w:val="000A6F52"/>
    <w:rsid w:val="000C4273"/>
    <w:rsid w:val="000C5E41"/>
    <w:rsid w:val="000C743A"/>
    <w:rsid w:val="000F10B5"/>
    <w:rsid w:val="000F1C59"/>
    <w:rsid w:val="00102612"/>
    <w:rsid w:val="001037C1"/>
    <w:rsid w:val="001100C8"/>
    <w:rsid w:val="00112B8C"/>
    <w:rsid w:val="001264E8"/>
    <w:rsid w:val="00131773"/>
    <w:rsid w:val="001319DD"/>
    <w:rsid w:val="0013474A"/>
    <w:rsid w:val="00135367"/>
    <w:rsid w:val="00172A27"/>
    <w:rsid w:val="001823A6"/>
    <w:rsid w:val="0019731C"/>
    <w:rsid w:val="001B2C4D"/>
    <w:rsid w:val="001B4094"/>
    <w:rsid w:val="001C67B5"/>
    <w:rsid w:val="001D17CF"/>
    <w:rsid w:val="001D1AB7"/>
    <w:rsid w:val="001D2105"/>
    <w:rsid w:val="001F20A1"/>
    <w:rsid w:val="00201C95"/>
    <w:rsid w:val="00214900"/>
    <w:rsid w:val="00227C27"/>
    <w:rsid w:val="00230B26"/>
    <w:rsid w:val="002363A0"/>
    <w:rsid w:val="0024508F"/>
    <w:rsid w:val="00254203"/>
    <w:rsid w:val="0027034C"/>
    <w:rsid w:val="00283A6F"/>
    <w:rsid w:val="00292E84"/>
    <w:rsid w:val="002A34C1"/>
    <w:rsid w:val="002A5D90"/>
    <w:rsid w:val="002B1497"/>
    <w:rsid w:val="002C251F"/>
    <w:rsid w:val="002C392D"/>
    <w:rsid w:val="002C5BC8"/>
    <w:rsid w:val="002D735A"/>
    <w:rsid w:val="002E1193"/>
    <w:rsid w:val="002E3FCD"/>
    <w:rsid w:val="002E57F5"/>
    <w:rsid w:val="00301A4B"/>
    <w:rsid w:val="00314226"/>
    <w:rsid w:val="00317BD8"/>
    <w:rsid w:val="00323616"/>
    <w:rsid w:val="003345B0"/>
    <w:rsid w:val="003412CD"/>
    <w:rsid w:val="003464AB"/>
    <w:rsid w:val="00346E88"/>
    <w:rsid w:val="003471E4"/>
    <w:rsid w:val="00367F3B"/>
    <w:rsid w:val="00373999"/>
    <w:rsid w:val="003914EF"/>
    <w:rsid w:val="00394293"/>
    <w:rsid w:val="003B7860"/>
    <w:rsid w:val="00401E87"/>
    <w:rsid w:val="00402DD9"/>
    <w:rsid w:val="00411D6A"/>
    <w:rsid w:val="0041785C"/>
    <w:rsid w:val="004204BB"/>
    <w:rsid w:val="00425350"/>
    <w:rsid w:val="00453ABB"/>
    <w:rsid w:val="0045456F"/>
    <w:rsid w:val="00476689"/>
    <w:rsid w:val="0048000B"/>
    <w:rsid w:val="00493080"/>
    <w:rsid w:val="00496F3A"/>
    <w:rsid w:val="004D12FB"/>
    <w:rsid w:val="004F36E6"/>
    <w:rsid w:val="004F6C84"/>
    <w:rsid w:val="0050574B"/>
    <w:rsid w:val="00522532"/>
    <w:rsid w:val="00544E98"/>
    <w:rsid w:val="00560516"/>
    <w:rsid w:val="005824D5"/>
    <w:rsid w:val="00586C51"/>
    <w:rsid w:val="005B4F8E"/>
    <w:rsid w:val="005C6E4B"/>
    <w:rsid w:val="005C737A"/>
    <w:rsid w:val="005D4F49"/>
    <w:rsid w:val="005E4578"/>
    <w:rsid w:val="00603347"/>
    <w:rsid w:val="006072B3"/>
    <w:rsid w:val="00617967"/>
    <w:rsid w:val="0063017F"/>
    <w:rsid w:val="00641033"/>
    <w:rsid w:val="00643D30"/>
    <w:rsid w:val="00647406"/>
    <w:rsid w:val="006707E7"/>
    <w:rsid w:val="00692C2D"/>
    <w:rsid w:val="006B096A"/>
    <w:rsid w:val="006B3F89"/>
    <w:rsid w:val="006B5D49"/>
    <w:rsid w:val="006C3190"/>
    <w:rsid w:val="006C439C"/>
    <w:rsid w:val="006D3E53"/>
    <w:rsid w:val="006D798A"/>
    <w:rsid w:val="006E613F"/>
    <w:rsid w:val="006E72DA"/>
    <w:rsid w:val="0070380F"/>
    <w:rsid w:val="0072751B"/>
    <w:rsid w:val="00736313"/>
    <w:rsid w:val="00747CCA"/>
    <w:rsid w:val="00752D03"/>
    <w:rsid w:val="00772034"/>
    <w:rsid w:val="007A25F6"/>
    <w:rsid w:val="007C7218"/>
    <w:rsid w:val="00807D64"/>
    <w:rsid w:val="00823E10"/>
    <w:rsid w:val="00827DEF"/>
    <w:rsid w:val="00851F28"/>
    <w:rsid w:val="008526F8"/>
    <w:rsid w:val="00852C33"/>
    <w:rsid w:val="008B1674"/>
    <w:rsid w:val="008B2DF1"/>
    <w:rsid w:val="008B5DAE"/>
    <w:rsid w:val="008D2681"/>
    <w:rsid w:val="008D6E2C"/>
    <w:rsid w:val="00927D24"/>
    <w:rsid w:val="00954587"/>
    <w:rsid w:val="0096149A"/>
    <w:rsid w:val="00966A81"/>
    <w:rsid w:val="00967FF2"/>
    <w:rsid w:val="009742E2"/>
    <w:rsid w:val="00987C28"/>
    <w:rsid w:val="00996505"/>
    <w:rsid w:val="009B2D34"/>
    <w:rsid w:val="009C660F"/>
    <w:rsid w:val="009E203B"/>
    <w:rsid w:val="009E56FF"/>
    <w:rsid w:val="009F6077"/>
    <w:rsid w:val="00A158F5"/>
    <w:rsid w:val="00A17A96"/>
    <w:rsid w:val="00A22A84"/>
    <w:rsid w:val="00A22E57"/>
    <w:rsid w:val="00A3665B"/>
    <w:rsid w:val="00A45BF4"/>
    <w:rsid w:val="00A61EBB"/>
    <w:rsid w:val="00A6338B"/>
    <w:rsid w:val="00A65017"/>
    <w:rsid w:val="00A65C59"/>
    <w:rsid w:val="00A82F82"/>
    <w:rsid w:val="00A8504C"/>
    <w:rsid w:val="00A87CD2"/>
    <w:rsid w:val="00A9469A"/>
    <w:rsid w:val="00A95F75"/>
    <w:rsid w:val="00A97AE0"/>
    <w:rsid w:val="00AA45E9"/>
    <w:rsid w:val="00AA4B9F"/>
    <w:rsid w:val="00AA6198"/>
    <w:rsid w:val="00AC2376"/>
    <w:rsid w:val="00AD2354"/>
    <w:rsid w:val="00AE09A4"/>
    <w:rsid w:val="00B1550C"/>
    <w:rsid w:val="00B17E27"/>
    <w:rsid w:val="00B36354"/>
    <w:rsid w:val="00B433A8"/>
    <w:rsid w:val="00B44298"/>
    <w:rsid w:val="00B45412"/>
    <w:rsid w:val="00B53D57"/>
    <w:rsid w:val="00B549BB"/>
    <w:rsid w:val="00B7257E"/>
    <w:rsid w:val="00B7337C"/>
    <w:rsid w:val="00B817D9"/>
    <w:rsid w:val="00BB07F0"/>
    <w:rsid w:val="00BB2291"/>
    <w:rsid w:val="00BC3277"/>
    <w:rsid w:val="00BD2BB6"/>
    <w:rsid w:val="00BE1241"/>
    <w:rsid w:val="00BE2429"/>
    <w:rsid w:val="00C106FB"/>
    <w:rsid w:val="00C40000"/>
    <w:rsid w:val="00C4177D"/>
    <w:rsid w:val="00C657C0"/>
    <w:rsid w:val="00C83918"/>
    <w:rsid w:val="00C9026A"/>
    <w:rsid w:val="00CA191D"/>
    <w:rsid w:val="00CC01EB"/>
    <w:rsid w:val="00CC1A2A"/>
    <w:rsid w:val="00CC1BCA"/>
    <w:rsid w:val="00CE2A51"/>
    <w:rsid w:val="00CE4B36"/>
    <w:rsid w:val="00CF119D"/>
    <w:rsid w:val="00CF1C08"/>
    <w:rsid w:val="00D0152D"/>
    <w:rsid w:val="00D02BD6"/>
    <w:rsid w:val="00D0623B"/>
    <w:rsid w:val="00D06D8B"/>
    <w:rsid w:val="00D16BC2"/>
    <w:rsid w:val="00D25CFC"/>
    <w:rsid w:val="00D42C0A"/>
    <w:rsid w:val="00D44655"/>
    <w:rsid w:val="00D60F16"/>
    <w:rsid w:val="00D73BAA"/>
    <w:rsid w:val="00D80503"/>
    <w:rsid w:val="00DB5010"/>
    <w:rsid w:val="00DC0E66"/>
    <w:rsid w:val="00DC3C90"/>
    <w:rsid w:val="00DC3CEF"/>
    <w:rsid w:val="00DC5753"/>
    <w:rsid w:val="00DC5B3B"/>
    <w:rsid w:val="00DD397F"/>
    <w:rsid w:val="00DE1425"/>
    <w:rsid w:val="00E129DB"/>
    <w:rsid w:val="00E209BD"/>
    <w:rsid w:val="00E44EA5"/>
    <w:rsid w:val="00E44F4D"/>
    <w:rsid w:val="00E547AA"/>
    <w:rsid w:val="00E63232"/>
    <w:rsid w:val="00E77D0E"/>
    <w:rsid w:val="00E81BF6"/>
    <w:rsid w:val="00E836DC"/>
    <w:rsid w:val="00E9152B"/>
    <w:rsid w:val="00EA7E6A"/>
    <w:rsid w:val="00EB6F0E"/>
    <w:rsid w:val="00EE1688"/>
    <w:rsid w:val="00EE1DA7"/>
    <w:rsid w:val="00EF2397"/>
    <w:rsid w:val="00F13C4C"/>
    <w:rsid w:val="00F208E2"/>
    <w:rsid w:val="00F32025"/>
    <w:rsid w:val="00F364C1"/>
    <w:rsid w:val="00F56372"/>
    <w:rsid w:val="00F61D74"/>
    <w:rsid w:val="00FB12D0"/>
    <w:rsid w:val="00FC3F73"/>
    <w:rsid w:val="00FC4A76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E6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DC0E66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link w:val="a4"/>
    <w:rsid w:val="00DC0E66"/>
    <w:rPr>
      <w:rFonts w:ascii="Times New Roman" w:hAnsi="Times New Roman"/>
      <w:kern w:val="2"/>
      <w:sz w:val="18"/>
      <w:szCs w:val="18"/>
    </w:rPr>
  </w:style>
  <w:style w:type="character" w:customStyle="1" w:styleId="Char1">
    <w:name w:val="正文文本 Char"/>
    <w:link w:val="a5"/>
    <w:rsid w:val="00DC0E66"/>
    <w:rPr>
      <w:rFonts w:eastAsia="宋体"/>
      <w:b/>
      <w:bCs/>
      <w:kern w:val="2"/>
      <w:sz w:val="32"/>
      <w:szCs w:val="24"/>
      <w:lang w:val="en-US" w:eastAsia="zh-CN" w:bidi="ar-SA"/>
    </w:rPr>
  </w:style>
  <w:style w:type="character" w:styleId="a6">
    <w:name w:val="footnote reference"/>
    <w:rsid w:val="00DC0E66"/>
    <w:rPr>
      <w:vertAlign w:val="superscript"/>
    </w:rPr>
  </w:style>
  <w:style w:type="character" w:styleId="a7">
    <w:name w:val="annotation reference"/>
    <w:rsid w:val="00DC0E66"/>
    <w:rPr>
      <w:sz w:val="21"/>
      <w:szCs w:val="21"/>
    </w:rPr>
  </w:style>
  <w:style w:type="character" w:styleId="a8">
    <w:name w:val="Hyperlink"/>
    <w:rsid w:val="00DC0E66"/>
    <w:rPr>
      <w:color w:val="0000FF"/>
      <w:u w:val="single"/>
    </w:rPr>
  </w:style>
  <w:style w:type="character" w:styleId="a9">
    <w:name w:val="page number"/>
    <w:basedOn w:val="a0"/>
    <w:rsid w:val="00DC0E66"/>
  </w:style>
  <w:style w:type="paragraph" w:customStyle="1" w:styleId="aa">
    <w:name w:val="正文格式"/>
    <w:basedOn w:val="a"/>
    <w:rsid w:val="00DC0E66"/>
    <w:pPr>
      <w:spacing w:line="360" w:lineRule="auto"/>
      <w:ind w:firstLineChars="200" w:firstLine="480"/>
    </w:pPr>
    <w:rPr>
      <w:rFonts w:eastAsia="仿宋_GB2312"/>
      <w:sz w:val="24"/>
    </w:rPr>
  </w:style>
  <w:style w:type="paragraph" w:styleId="ab">
    <w:name w:val="footnote text"/>
    <w:basedOn w:val="a"/>
    <w:rsid w:val="00DC0E66"/>
    <w:pPr>
      <w:snapToGrid w:val="0"/>
      <w:jc w:val="left"/>
    </w:pPr>
    <w:rPr>
      <w:sz w:val="18"/>
      <w:szCs w:val="18"/>
    </w:rPr>
  </w:style>
  <w:style w:type="paragraph" w:styleId="ac">
    <w:name w:val="annotation subject"/>
    <w:basedOn w:val="ad"/>
    <w:next w:val="ad"/>
    <w:rsid w:val="00DC0E66"/>
    <w:rPr>
      <w:b/>
      <w:bCs/>
    </w:rPr>
  </w:style>
  <w:style w:type="paragraph" w:styleId="ad">
    <w:name w:val="annotation text"/>
    <w:basedOn w:val="a"/>
    <w:rsid w:val="00DC0E66"/>
    <w:pPr>
      <w:jc w:val="left"/>
    </w:pPr>
  </w:style>
  <w:style w:type="paragraph" w:styleId="a5">
    <w:name w:val="Body Text"/>
    <w:basedOn w:val="a"/>
    <w:link w:val="Char1"/>
    <w:rsid w:val="00DC0E66"/>
    <w:pPr>
      <w:jc w:val="center"/>
    </w:pPr>
    <w:rPr>
      <w:rFonts w:ascii="Calibri" w:hAnsi="Calibri"/>
      <w:b/>
      <w:bCs/>
      <w:sz w:val="32"/>
    </w:rPr>
  </w:style>
  <w:style w:type="paragraph" w:styleId="ae">
    <w:name w:val="Body Text Indent"/>
    <w:basedOn w:val="a"/>
    <w:rsid w:val="00DC0E66"/>
    <w:pPr>
      <w:spacing w:after="120"/>
      <w:ind w:leftChars="200" w:left="420"/>
    </w:pPr>
  </w:style>
  <w:style w:type="paragraph" w:styleId="2">
    <w:name w:val="Body Text Indent 2"/>
    <w:basedOn w:val="a"/>
    <w:rsid w:val="00DC0E66"/>
    <w:pPr>
      <w:spacing w:after="120" w:line="480" w:lineRule="auto"/>
      <w:ind w:leftChars="200" w:left="420"/>
    </w:pPr>
  </w:style>
  <w:style w:type="paragraph" w:styleId="af">
    <w:name w:val="Balloon Text"/>
    <w:basedOn w:val="a"/>
    <w:rsid w:val="00DC0E66"/>
    <w:rPr>
      <w:sz w:val="18"/>
      <w:szCs w:val="18"/>
    </w:rPr>
  </w:style>
  <w:style w:type="paragraph" w:styleId="a3">
    <w:name w:val="footer"/>
    <w:basedOn w:val="a"/>
    <w:link w:val="Char"/>
    <w:rsid w:val="00DC0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C0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0meet\2021\2021&#24180;&#22823;&#21019;&#24180;&#20250;\&#23398;&#26657;&#36890;&#30693;-20210512\&#38468;&#20214;3-&#32463;&#39564;&#20132;&#27969;&#39033;&#30446;&#25512;&#33616;&#26448;&#26009;\&#31532;&#22235;&#23626;&#20840;&#22269;&#35770;&#22363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第四届全国论坛</Template>
  <TotalTime>1</TotalTime>
  <Pages>1</Pages>
  <Words>89</Words>
  <Characters>508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教高司函〔2011〕     号</dc:title>
  <dc:creator>严骊</dc:creator>
  <cp:lastModifiedBy>张建增</cp:lastModifiedBy>
  <cp:revision>4</cp:revision>
  <cp:lastPrinted>2017-04-26T02:56:00Z</cp:lastPrinted>
  <dcterms:created xsi:type="dcterms:W3CDTF">2021-05-12T12:20:00Z</dcterms:created>
  <dcterms:modified xsi:type="dcterms:W3CDTF">2022-04-06T09:44:00Z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2052-9.1.0.4047</vt:lpwstr>
  </property>
</Properties>
</file>